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7C" w:rsidRPr="00DB6B63" w:rsidRDefault="003A717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717C" w:rsidRPr="00D733A7" w:rsidRDefault="003A717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3A717C" w:rsidRPr="00D733A7" w:rsidRDefault="003A717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3A717C" w:rsidRPr="00D733A7" w:rsidRDefault="003A717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3A717C" w:rsidRPr="008830F4" w:rsidRDefault="003A717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A717C" w:rsidRPr="00D733A7" w:rsidRDefault="003A717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3A717C" w:rsidRPr="00A736B2" w:rsidRDefault="003A717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3A717C" w:rsidRPr="0091071D" w:rsidRDefault="003A717C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238</w:t>
      </w:r>
    </w:p>
    <w:p w:rsidR="003A717C" w:rsidRPr="0091071D" w:rsidRDefault="003A717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A717C" w:rsidRDefault="003A717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717C" w:rsidRPr="00063DB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5092/28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191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bg-BG"/>
        </w:rPr>
        <w:t>Вършец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12961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063DBC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063DB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63DBC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3A717C" w:rsidRPr="00063DBC" w:rsidRDefault="003A717C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3A717C" w:rsidRPr="00063DBC" w:rsidRDefault="003A717C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3A717C" w:rsidRPr="00063DBC" w:rsidRDefault="003A717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№ 15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063DB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063DBC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063DBC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063DBC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063DBC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 </w:t>
      </w:r>
      <w:r w:rsidRPr="00063DBC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063DBC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масивите, съобразно споразумението</w:t>
      </w:r>
      <w:r w:rsidRPr="00063DBC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гр. Вършец, 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12961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общ. Вършец, обл. Монтана</w:t>
      </w:r>
      <w:r w:rsidRPr="00063DBC">
        <w:rPr>
          <w:rFonts w:ascii="Times New Roman" w:hAnsi="Times New Roman"/>
          <w:sz w:val="24"/>
          <w:szCs w:val="24"/>
          <w:lang w:val="bg-BG"/>
        </w:rPr>
        <w:t xml:space="preserve"> за стопанската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2021 – 2022г</w:t>
      </w:r>
      <w:r w:rsidRPr="00063DBC">
        <w:rPr>
          <w:rFonts w:ascii="Times New Roman" w:hAnsi="Times New Roman"/>
          <w:sz w:val="24"/>
          <w:szCs w:val="24"/>
          <w:lang w:val="bg-BG"/>
        </w:rPr>
        <w:t>.;</w:t>
      </w:r>
    </w:p>
    <w:p w:rsidR="003A717C" w:rsidRPr="00063DBC" w:rsidRDefault="003A717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2021/2022г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3A717C" w:rsidRPr="00063DBC" w:rsidRDefault="003A717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63DBC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63DBC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</w:t>
      </w:r>
      <w:r>
        <w:rPr>
          <w:rFonts w:ascii="Times New Roman" w:hAnsi="Times New Roman"/>
          <w:sz w:val="24"/>
          <w:szCs w:val="24"/>
          <w:lang w:val="bg-BG"/>
        </w:rPr>
        <w:t>в, ал. 9 ЗСПЗЗ за землището на гр. Вършец</w:t>
      </w:r>
      <w:r w:rsidRPr="00063DBC">
        <w:rPr>
          <w:rFonts w:ascii="Times New Roman" w:hAnsi="Times New Roman"/>
          <w:sz w:val="24"/>
          <w:szCs w:val="24"/>
          <w:lang w:val="bg-BG"/>
        </w:rPr>
        <w:t>, общ. Вършец, неразделна част от настоящата Заповед.</w:t>
      </w:r>
    </w:p>
    <w:p w:rsidR="003A717C" w:rsidRPr="00063DBC" w:rsidRDefault="003A717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063DBC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-</w:t>
      </w:r>
      <w:r w:rsidRPr="00063DBC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063DBC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3A717C" w:rsidRPr="00063DBC" w:rsidRDefault="003A717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</w:rPr>
        <w:t>IBAN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063DBC">
        <w:rPr>
          <w:rFonts w:ascii="Times New Roman" w:hAnsi="Times New Roman"/>
          <w:b/>
          <w:sz w:val="24"/>
          <w:szCs w:val="24"/>
        </w:rPr>
        <w:t>G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063DBC">
        <w:rPr>
          <w:rFonts w:ascii="Times New Roman" w:hAnsi="Times New Roman"/>
          <w:b/>
          <w:sz w:val="24"/>
          <w:szCs w:val="24"/>
        </w:rPr>
        <w:t>UBBS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</w:rPr>
        <w:t>BIC</w:t>
      </w:r>
      <w:r w:rsidRPr="00063DBC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063DBC">
        <w:rPr>
          <w:rFonts w:ascii="Times New Roman" w:hAnsi="Times New Roman"/>
          <w:b/>
          <w:sz w:val="24"/>
          <w:szCs w:val="24"/>
        </w:rPr>
        <w:t>UBBSBGSF</w:t>
      </w:r>
    </w:p>
    <w:p w:rsidR="003A717C" w:rsidRPr="00063DBC" w:rsidRDefault="003A717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3DBC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3A717C" w:rsidRPr="00063DBC" w:rsidRDefault="003A717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3A717C" w:rsidRPr="00063DB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A717C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063DBC">
        <w:rPr>
          <w:rFonts w:ascii="Times New Roman" w:hAnsi="Times New Roman"/>
          <w:sz w:val="24"/>
          <w:szCs w:val="24"/>
          <w:lang w:val="bg-BG"/>
        </w:rPr>
        <w:t>Настоящата заповед, ведно с окончателния регистър и карта на разпределението на ползването по масиви, да се обяви в сградата на кметство гр. Вършец, общ. Вършец и в сградата на Общинска служба по земеделие – Берковица, изнесено работно място гр. Вършец. Същата да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3A717C" w:rsidRPr="00A736B2" w:rsidRDefault="003A717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3A717C" w:rsidRPr="00D733A7" w:rsidRDefault="003A717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A717C" w:rsidRPr="00A736B2" w:rsidRDefault="003A717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3A717C" w:rsidRDefault="003A717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3A717C" w:rsidRDefault="003A717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A717C" w:rsidRPr="0095208B" w:rsidRDefault="003A717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</w:p>
    <w:sectPr w:rsidR="003A717C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17C" w:rsidRDefault="003A717C">
      <w:r>
        <w:separator/>
      </w:r>
    </w:p>
  </w:endnote>
  <w:endnote w:type="continuationSeparator" w:id="0">
    <w:p w:rsidR="003A717C" w:rsidRDefault="003A7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7C" w:rsidRDefault="003A717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3A717C" w:rsidRPr="002426C1" w:rsidRDefault="003A717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7C" w:rsidRDefault="003A717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A717C" w:rsidRDefault="003A717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A717C" w:rsidRPr="00627A1B" w:rsidRDefault="003A717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3A717C" w:rsidRPr="001F600F" w:rsidRDefault="003A717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17C" w:rsidRDefault="003A717C">
      <w:r>
        <w:separator/>
      </w:r>
    </w:p>
  </w:footnote>
  <w:footnote w:type="continuationSeparator" w:id="0">
    <w:p w:rsidR="003A717C" w:rsidRDefault="003A7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17C" w:rsidRPr="005B69F7" w:rsidRDefault="003A717C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3A717C" w:rsidRPr="005B69F7" w:rsidRDefault="003A717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A717C" w:rsidRDefault="003A717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3A717C" w:rsidRPr="00C46212" w:rsidRDefault="003A717C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BC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0D11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6D2B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17C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456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56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501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BAF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30D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0D71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70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7F9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813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680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DC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E4D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677FF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AC9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1DCB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77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481</Words>
  <Characters>2742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2</cp:revision>
  <cp:lastPrinted>2021-09-16T08:14:00Z</cp:lastPrinted>
  <dcterms:created xsi:type="dcterms:W3CDTF">2021-10-05T10:15:00Z</dcterms:created>
  <dcterms:modified xsi:type="dcterms:W3CDTF">2021-10-05T10:15:00Z</dcterms:modified>
</cp:coreProperties>
</file>